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A342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0861FA10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1C2FE8C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0AC0652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7B39E1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4C682828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2D961F2" w14:textId="77777777" w:rsidR="00EB4299" w:rsidRPr="00065994" w:rsidRDefault="00EB4299" w:rsidP="00EB429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88F6278" w14:textId="77777777" w:rsidR="00EB4299" w:rsidRDefault="00EB4299" w:rsidP="00EB429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FC18277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B6E639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AAEE20" w14:textId="77777777" w:rsidR="00EB4299" w:rsidRDefault="00EB4299" w:rsidP="00EB429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September 2024</w:t>
      </w:r>
    </w:p>
    <w:p w14:paraId="50CBD5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41CE2" w14:textId="77777777" w:rsidR="00EB4299" w:rsidRDefault="00EB4299" w:rsidP="009139A6">
      <w:r>
        <w:separator/>
      </w:r>
    </w:p>
  </w:endnote>
  <w:endnote w:type="continuationSeparator" w:id="0">
    <w:p w14:paraId="0E0D0F18" w14:textId="77777777" w:rsidR="00EB4299" w:rsidRDefault="00EB42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4CB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61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C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DFCB8" w14:textId="77777777" w:rsidR="00EB4299" w:rsidRDefault="00EB4299" w:rsidP="009139A6">
      <w:r>
        <w:separator/>
      </w:r>
    </w:p>
  </w:footnote>
  <w:footnote w:type="continuationSeparator" w:id="0">
    <w:p w14:paraId="1A34F196" w14:textId="77777777" w:rsidR="00EB4299" w:rsidRDefault="00EB42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9F7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60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C1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9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0560"/>
    <w:rsid w:val="00BA00AB"/>
    <w:rsid w:val="00C71834"/>
    <w:rsid w:val="00CB4ED9"/>
    <w:rsid w:val="00E61DA6"/>
    <w:rsid w:val="00EB3209"/>
    <w:rsid w:val="00EB429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1954E"/>
  <w15:chartTrackingRefBased/>
  <w15:docId w15:val="{C1CE13AC-F6CD-4220-B919-CC06A4ED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2025-01-11T07:34:00Z</dcterms:created>
  <dcterms:modified xsi:type="dcterms:W3CDTF">2025-01-11T07:34:00Z</dcterms:modified>
</cp:coreProperties>
</file>